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B47CA" w14:textId="77777777" w:rsidR="00347975" w:rsidRDefault="00347975" w:rsidP="003479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BOTYLD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21DDCB47" w14:textId="77777777" w:rsidR="00347975" w:rsidRDefault="00347975" w:rsidP="003479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CC33CA" w14:textId="77777777" w:rsidR="00347975" w:rsidRDefault="00347975" w:rsidP="003479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EBB3C9" w14:textId="77777777" w:rsidR="00347975" w:rsidRDefault="00347975" w:rsidP="003479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occurs in the Plea Rolls.</w:t>
      </w:r>
    </w:p>
    <w:p w14:paraId="455CF2F9" w14:textId="77777777" w:rsidR="00347975" w:rsidRDefault="00347975" w:rsidP="003479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9E202D7" w14:textId="77777777" w:rsidR="00347975" w:rsidRDefault="00347975" w:rsidP="003479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93B76B" w14:textId="77777777" w:rsidR="00347975" w:rsidRDefault="00347975" w:rsidP="003479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F03805" w14:textId="77777777" w:rsidR="00347975" w:rsidRDefault="00347975" w:rsidP="003479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p w14:paraId="76C5E72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4F621" w14:textId="77777777" w:rsidR="00347975" w:rsidRDefault="00347975" w:rsidP="009139A6">
      <w:r>
        <w:separator/>
      </w:r>
    </w:p>
  </w:endnote>
  <w:endnote w:type="continuationSeparator" w:id="0">
    <w:p w14:paraId="17CB0EF2" w14:textId="77777777" w:rsidR="00347975" w:rsidRDefault="003479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ABF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FD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F75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CAC3" w14:textId="77777777" w:rsidR="00347975" w:rsidRDefault="00347975" w:rsidP="009139A6">
      <w:r>
        <w:separator/>
      </w:r>
    </w:p>
  </w:footnote>
  <w:footnote w:type="continuationSeparator" w:id="0">
    <w:p w14:paraId="59F7841D" w14:textId="77777777" w:rsidR="00347975" w:rsidRDefault="003479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B12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FCB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C2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975"/>
    <w:rsid w:val="000666E0"/>
    <w:rsid w:val="002510B7"/>
    <w:rsid w:val="0034797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99B74"/>
  <w15:chartTrackingRefBased/>
  <w15:docId w15:val="{EA212B0C-B882-45E5-8E47-FE3578909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97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479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2022-01-15T15:53:00Z</dcterms:created>
  <dcterms:modified xsi:type="dcterms:W3CDTF">2022-01-15T15:54:00Z</dcterms:modified>
</cp:coreProperties>
</file>